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18E36" w14:textId="587E87FC" w:rsidR="00067548" w:rsidRPr="000404EF" w:rsidRDefault="00067548" w:rsidP="00067548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WG2</w:t>
      </w:r>
      <w:r w:rsidR="00502773">
        <w:rPr>
          <w:lang w:val="en-US"/>
        </w:rPr>
        <w:t xml:space="preserve"> #97</w:t>
      </w:r>
      <w:r w:rsidRPr="000404EF">
        <w:rPr>
          <w:lang w:val="en-US"/>
        </w:rPr>
        <w:tab/>
      </w:r>
      <w:bookmarkStart w:id="0" w:name="_GoBack"/>
      <w:r w:rsidRPr="00FB051F">
        <w:rPr>
          <w:lang w:val="en-US"/>
        </w:rPr>
        <w:t xml:space="preserve">Tdoc </w:t>
      </w:r>
      <w:r w:rsidRPr="00FB051F">
        <w:rPr>
          <w:bCs/>
        </w:rPr>
        <w:t>R2-17</w:t>
      </w:r>
      <w:r w:rsidR="00BC09EB" w:rsidRPr="00FB051F">
        <w:rPr>
          <w:bCs/>
        </w:rPr>
        <w:t>00887</w:t>
      </w:r>
      <w:bookmarkEnd w:id="0"/>
    </w:p>
    <w:p w14:paraId="6B698CD9" w14:textId="77777777" w:rsidR="00067548" w:rsidRDefault="007146AF" w:rsidP="00067548">
      <w:pPr>
        <w:pStyle w:val="3GPPHeader"/>
        <w:spacing w:after="60"/>
        <w:rPr>
          <w:b w:val="0"/>
          <w:noProof/>
        </w:rPr>
      </w:pPr>
      <w:r>
        <w:rPr>
          <w:lang w:val="en-US"/>
        </w:rPr>
        <w:t>Athens</w:t>
      </w:r>
      <w:r w:rsidR="00067548" w:rsidRPr="00910EE8">
        <w:rPr>
          <w:lang w:val="en-US"/>
        </w:rPr>
        <w:t xml:space="preserve">, </w:t>
      </w:r>
      <w:r>
        <w:rPr>
          <w:lang w:val="en-US"/>
        </w:rPr>
        <w:t>Greece</w:t>
      </w:r>
      <w:r w:rsidR="00067548" w:rsidRPr="00910EE8">
        <w:rPr>
          <w:lang w:val="en-US"/>
        </w:rPr>
        <w:t>, 1</w:t>
      </w:r>
      <w:r>
        <w:rPr>
          <w:lang w:val="en-US"/>
        </w:rPr>
        <w:t>3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067548" w:rsidRPr="00910EE8">
        <w:rPr>
          <w:lang w:val="en-US"/>
        </w:rPr>
        <w:t>– 1</w:t>
      </w:r>
      <w:r>
        <w:rPr>
          <w:lang w:val="en-US"/>
        </w:rPr>
        <w:t>7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February</w:t>
      </w:r>
      <w:r w:rsidR="00067548" w:rsidRPr="00910EE8">
        <w:rPr>
          <w:lang w:val="en-US"/>
        </w:rPr>
        <w:t xml:space="preserve"> 2017</w:t>
      </w:r>
    </w:p>
    <w:p w14:paraId="4B4D5BDD" w14:textId="77777777" w:rsidR="00E90E49" w:rsidRPr="00CE0424" w:rsidRDefault="00E90E49" w:rsidP="00357380">
      <w:pPr>
        <w:pStyle w:val="3GPPHeader"/>
      </w:pPr>
    </w:p>
    <w:p w14:paraId="71CA1103" w14:textId="738A8104" w:rsidR="00E90E49" w:rsidRPr="00487193" w:rsidRDefault="00E90E49" w:rsidP="00311702">
      <w:pPr>
        <w:pStyle w:val="3GPPHeader"/>
        <w:rPr>
          <w:sz w:val="22"/>
          <w:szCs w:val="22"/>
          <w:lang w:val="en-US"/>
        </w:rPr>
      </w:pPr>
      <w:r w:rsidRPr="00487193">
        <w:rPr>
          <w:sz w:val="22"/>
          <w:szCs w:val="22"/>
          <w:lang w:val="en-US"/>
        </w:rPr>
        <w:t>Agenda Item:</w:t>
      </w:r>
      <w:r w:rsidRPr="00487193">
        <w:rPr>
          <w:sz w:val="22"/>
          <w:szCs w:val="22"/>
          <w:lang w:val="en-US"/>
        </w:rPr>
        <w:tab/>
      </w:r>
      <w:r w:rsidR="00973F89" w:rsidRPr="00487193">
        <w:rPr>
          <w:sz w:val="22"/>
          <w:szCs w:val="22"/>
          <w:lang w:val="en-US"/>
        </w:rPr>
        <w:t>10.2.2.1</w:t>
      </w:r>
    </w:p>
    <w:p w14:paraId="6FFB973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E55EB8" w14:textId="647BAEB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574B1" w:rsidRPr="000574B1">
        <w:rPr>
          <w:rFonts w:cs="Arial"/>
          <w:sz w:val="22"/>
          <w:szCs w:val="22"/>
        </w:rPr>
        <w:t>Need for Release Confirm or Suspend Confirm</w:t>
      </w:r>
    </w:p>
    <w:p w14:paraId="776F79CE" w14:textId="77777777" w:rsidR="00E90E49" w:rsidRPr="00CE0424" w:rsidRDefault="00E90E49" w:rsidP="007146AF">
      <w:pPr>
        <w:pStyle w:val="3GPPHeader"/>
      </w:pPr>
      <w:r w:rsidRPr="00FB051F">
        <w:rPr>
          <w:sz w:val="22"/>
          <w:szCs w:val="22"/>
        </w:rPr>
        <w:t>Document for:</w:t>
      </w:r>
      <w:r w:rsidRPr="00FB051F">
        <w:rPr>
          <w:sz w:val="22"/>
          <w:szCs w:val="22"/>
        </w:rPr>
        <w:tab/>
        <w:t>Discussion, Decision</w:t>
      </w:r>
    </w:p>
    <w:p w14:paraId="0AA0C030" w14:textId="77777777" w:rsidR="00E90E49" w:rsidRDefault="00E90E49" w:rsidP="00CE0424">
      <w:pPr>
        <w:pStyle w:val="Heading1"/>
      </w:pPr>
      <w:r w:rsidRPr="00CE0424">
        <w:t>Introduction</w:t>
      </w:r>
    </w:p>
    <w:p w14:paraId="293E8D71" w14:textId="4077B81F" w:rsidR="00820D2C" w:rsidRPr="00973F89" w:rsidRDefault="00820D2C" w:rsidP="00973F89">
      <w:r>
        <w:t xml:space="preserve">In </w:t>
      </w:r>
      <w:r w:rsidR="00973F89">
        <w:t xml:space="preserve">RAN2#NR Ad Hoc in Spokane, </w:t>
      </w:r>
      <w:r>
        <w:t xml:space="preserve">the following agreements were made: </w:t>
      </w:r>
    </w:p>
    <w:p w14:paraId="5FC4FDD8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Agreements</w:t>
      </w:r>
    </w:p>
    <w:p w14:paraId="234B207C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1: NR RRC state machine has a direct transition between RRC_IDLE and RRC_CONNECTED states.</w:t>
      </w:r>
    </w:p>
    <w:p w14:paraId="142A06CC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2: NR RRC state machine has a direction transition between RRC_INACTIVE and RRC_CONNECTED states.</w:t>
      </w:r>
    </w:p>
    <w:p w14:paraId="2B537A1B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3: RRC state transition from IDLE to CONNECTED follows the three-step handshake procedure (e.g. request, setup, complete).</w:t>
      </w:r>
    </w:p>
    <w:p w14:paraId="3C8027EA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4: The RRC state transition from CONNECTED to IDLE uses (at least) a release procedure.</w:t>
      </w:r>
    </w:p>
    <w:p w14:paraId="1B880823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5: RRC state transition from CONNECTED to INACTIVE uses (at least) an 'inactivation' procedure.</w:t>
      </w:r>
    </w:p>
    <w:p w14:paraId="4CACEF2C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 xml:space="preserve">6: The RRC state transition from INACTIVE to CONNECTED using an RRC procedure </w:t>
      </w:r>
    </w:p>
    <w:p w14:paraId="21603743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FFS Whether the RRC state transition from INACTIVE to CONNECTED can follow three step, two-step and one-step procedure.</w:t>
      </w:r>
    </w:p>
    <w:p w14:paraId="0334DBBC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 xml:space="preserve">7: The RRC state transition from INACTIVE to IDLE is supported </w:t>
      </w:r>
    </w:p>
    <w:p w14:paraId="1DDE7F56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FFS For what cases this transition is supported (e.g. reject from network, other failure cases, other cases, etc).</w:t>
      </w:r>
    </w:p>
    <w:p w14:paraId="37C5352D" w14:textId="1F7E1F5C" w:rsidR="00820D2C" w:rsidRDefault="00820D2C" w:rsidP="00820D2C">
      <w:pPr>
        <w:pStyle w:val="BodyText"/>
      </w:pPr>
    </w:p>
    <w:p w14:paraId="448C3133" w14:textId="21AA1E97" w:rsidR="00820D2C" w:rsidRPr="00CE0424" w:rsidRDefault="00820D2C" w:rsidP="00CE0424">
      <w:pPr>
        <w:pStyle w:val="BodyText"/>
      </w:pPr>
      <w:r>
        <w:t>This contrib</w:t>
      </w:r>
      <w:r w:rsidR="0097739F">
        <w:t>ution address</w:t>
      </w:r>
      <w:r w:rsidR="00973F89">
        <w:t>es one of the open issues regarding</w:t>
      </w:r>
      <w:r w:rsidR="0097739F">
        <w:t xml:space="preserve"> </w:t>
      </w:r>
      <w:r w:rsidR="00973F89">
        <w:t xml:space="preserve">the </w:t>
      </w:r>
      <w:r>
        <w:t xml:space="preserve">transition from </w:t>
      </w:r>
      <w:r w:rsidR="00B74F68">
        <w:t>RRC_</w:t>
      </w:r>
      <w:r>
        <w:t xml:space="preserve">CONNECTED to </w:t>
      </w:r>
      <w:r w:rsidR="00DB1A2E">
        <w:t xml:space="preserve">RRC_IDLE </w:t>
      </w:r>
      <w:r w:rsidR="00973F89">
        <w:t xml:space="preserve">or </w:t>
      </w:r>
      <w:r w:rsidR="00B74F68">
        <w:t>RRC_</w:t>
      </w:r>
      <w:r>
        <w:t xml:space="preserve">INACTIVE. </w:t>
      </w:r>
    </w:p>
    <w:p w14:paraId="514844C6" w14:textId="6250ABB5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BD83A63" w14:textId="687F7DC6" w:rsidR="000574B1" w:rsidRPr="000574B1" w:rsidRDefault="000574B1" w:rsidP="000574B1">
      <w:pPr>
        <w:pStyle w:val="Heading2"/>
      </w:pPr>
      <w:r>
        <w:t xml:space="preserve">Release to </w:t>
      </w:r>
      <w:r w:rsidR="00973F89">
        <w:t>RRC_</w:t>
      </w:r>
      <w:r>
        <w:t>IDLE</w:t>
      </w:r>
    </w:p>
    <w:p w14:paraId="3029B94D" w14:textId="1714007F" w:rsidR="00820D2C" w:rsidRDefault="00820D2C" w:rsidP="00820D2C">
      <w:r>
        <w:t xml:space="preserve">In LTE today, there is a single RRC message to release a UE to </w:t>
      </w:r>
      <w:r w:rsidR="00973F89">
        <w:t>RRC_</w:t>
      </w:r>
      <w:r>
        <w:t>IDLE.</w:t>
      </w:r>
      <w:r w:rsidR="004E3647">
        <w:t xml:space="preserve"> This is used both for suspending and releasing the RRC connection. </w:t>
      </w:r>
      <w:r w:rsidR="00B74F68">
        <w:t xml:space="preserve">Upon reception of </w:t>
      </w:r>
      <w:r w:rsidR="00B74F68" w:rsidRPr="00B74F68">
        <w:rPr>
          <w:i/>
        </w:rPr>
        <w:t>RRCConnectionRelease</w:t>
      </w:r>
      <w:r w:rsidR="00B74F68">
        <w:t>, t</w:t>
      </w:r>
      <w:r>
        <w:t xml:space="preserve">he UE </w:t>
      </w:r>
      <w:r w:rsidR="00B31D90">
        <w:t xml:space="preserve">will wait until the release message is successfully acknowledged </w:t>
      </w:r>
      <w:r w:rsidR="00B31D90" w:rsidRPr="004E3647">
        <w:rPr>
          <w:i/>
        </w:rPr>
        <w:t>or</w:t>
      </w:r>
      <w:r w:rsidR="00B31D90">
        <w:t xml:space="preserve"> 60 ms, whichever </w:t>
      </w:r>
      <w:r w:rsidR="004E3647">
        <w:t>is earlier</w:t>
      </w:r>
      <w:r w:rsidR="00B31D90">
        <w:t>. (</w:t>
      </w:r>
      <w:r w:rsidR="004E3647">
        <w:t xml:space="preserve">As described in TS </w:t>
      </w:r>
      <w:r w:rsidR="00B31D90">
        <w:t>36.331)</w:t>
      </w:r>
    </w:p>
    <w:p w14:paraId="4BB69298" w14:textId="77777777" w:rsidR="00820D2C" w:rsidRDefault="00820D2C" w:rsidP="00820D2C"/>
    <w:bookmarkStart w:id="2" w:name="_MON_1267948855"/>
    <w:bookmarkEnd w:id="2"/>
    <w:bookmarkStart w:id="3" w:name="_MON_1289914524"/>
    <w:bookmarkEnd w:id="3"/>
    <w:p w14:paraId="36229FF8" w14:textId="6C60D720" w:rsidR="00820D2C" w:rsidRDefault="00820D2C" w:rsidP="00973F89">
      <w:pPr>
        <w:jc w:val="center"/>
      </w:pPr>
      <w:r w:rsidRPr="00D05729">
        <w:object w:dxaOrig="7574" w:dyaOrig="1634" w14:anchorId="05E072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76.5pt" o:ole="">
            <v:imagedata r:id="rId13" o:title=""/>
          </v:shape>
          <o:OLEObject Type="Embed" ProgID="Word.Picture.8" ShapeID="_x0000_i1025" DrawAspect="Content" ObjectID="_1547680373" r:id="rId14"/>
        </w:object>
      </w:r>
    </w:p>
    <w:p w14:paraId="5A29DC69" w14:textId="7ABCEAFB" w:rsidR="004E1417" w:rsidRDefault="004E1417" w:rsidP="00973F89">
      <w:pPr>
        <w:pStyle w:val="Caption"/>
      </w:pPr>
      <w:r w:rsidRPr="00CE0424">
        <w:t xml:space="preserve">Figure </w:t>
      </w:r>
      <w:r w:rsidRPr="00CE0424">
        <w:fldChar w:fldCharType="begin"/>
      </w:r>
      <w:r w:rsidRPr="00CE0424">
        <w:instrText xml:space="preserve"> SEQ Figure \* ARABIC </w:instrText>
      </w:r>
      <w:r w:rsidRPr="00CE0424">
        <w:fldChar w:fldCharType="separate"/>
      </w:r>
      <w:r>
        <w:rPr>
          <w:noProof/>
        </w:rPr>
        <w:t>1</w:t>
      </w:r>
      <w:r w:rsidRPr="00CE0424">
        <w:fldChar w:fldCharType="end"/>
      </w:r>
      <w:r w:rsidRPr="00CE0424">
        <w:t>:</w:t>
      </w:r>
      <w:r>
        <w:t xml:space="preserve"> RRC Connection Release</w:t>
      </w:r>
    </w:p>
    <w:p w14:paraId="19D2B6D6" w14:textId="39F7EDD1" w:rsidR="00820D2C" w:rsidRDefault="00B31D90" w:rsidP="00820D2C">
      <w:r>
        <w:t>(</w:t>
      </w:r>
      <w:r w:rsidR="004E3647">
        <w:t>Note: Variants exists</w:t>
      </w:r>
      <w:r w:rsidR="00714B25">
        <w:t xml:space="preserve"> on delay value for, e.g., IoT UE’s.</w:t>
      </w:r>
      <w:r>
        <w:t>)</w:t>
      </w:r>
    </w:p>
    <w:p w14:paraId="0F869919" w14:textId="30ED2484" w:rsidR="00E264BD" w:rsidRDefault="00B74F68" w:rsidP="00820D2C">
      <w:r>
        <w:lastRenderedPageBreak/>
        <w:t>The successful acknowledge</w:t>
      </w:r>
      <w:r w:rsidR="00E93215">
        <w:t>ment</w:t>
      </w:r>
      <w:r>
        <w:t xml:space="preserve"> refers to a</w:t>
      </w:r>
      <w:r w:rsidR="00714B25">
        <w:t xml:space="preserve"> lower layer (</w:t>
      </w:r>
      <w:r>
        <w:t>RLC</w:t>
      </w:r>
      <w:r w:rsidR="00714B25">
        <w:t>)</w:t>
      </w:r>
      <w:r>
        <w:t xml:space="preserve"> acknowledgement procedure in the UE</w:t>
      </w:r>
      <w:r w:rsidR="0097739F">
        <w:t>, working as a receipt of that the message is acknowledged to EUTRAN</w:t>
      </w:r>
      <w:r>
        <w:t>.</w:t>
      </w:r>
      <w:r w:rsidR="00714B25">
        <w:t xml:space="preserve"> Thus, if there is no indication from lower layers that </w:t>
      </w:r>
      <w:r w:rsidR="00714B25" w:rsidRPr="00E264BD">
        <w:rPr>
          <w:i/>
        </w:rPr>
        <w:t>RRCConnectionRelease</w:t>
      </w:r>
      <w:r w:rsidR="00714B25">
        <w:t xml:space="preserve"> message was acknowledge</w:t>
      </w:r>
      <w:r w:rsidR="003B489E">
        <w:t>d</w:t>
      </w:r>
      <w:r w:rsidR="00714B25">
        <w:t xml:space="preserve">, the UE will anyway move to </w:t>
      </w:r>
      <w:r w:rsidR="00973F89">
        <w:t>RRC_</w:t>
      </w:r>
      <w:r w:rsidR="00E264BD">
        <w:t>IDLE</w:t>
      </w:r>
      <w:r w:rsidR="00714B25">
        <w:t>.</w:t>
      </w:r>
      <w:r w:rsidR="00E264BD">
        <w:t xml:space="preserve"> </w:t>
      </w:r>
    </w:p>
    <w:p w14:paraId="7F078851" w14:textId="7209FCD5" w:rsidR="00B720F6" w:rsidRDefault="00B720F6" w:rsidP="00820D2C">
      <w:r>
        <w:t>We believe it is reasonable to align the procedure for NR for the transition between RRC_CONNECTED and RRC_IDLE and use a similar RRCConnectionRelease mechanism</w:t>
      </w:r>
      <w:r w:rsidR="003B489E">
        <w:t>.</w:t>
      </w:r>
    </w:p>
    <w:p w14:paraId="0BDE4D6B" w14:textId="2AC73B42" w:rsidR="00384A08" w:rsidRPr="00A04F49" w:rsidRDefault="00384A08" w:rsidP="00384A08">
      <w:pPr>
        <w:pStyle w:val="Proposal"/>
      </w:pPr>
      <w:bookmarkStart w:id="4" w:name="_Toc473809524"/>
      <w:bookmarkStart w:id="5" w:name="_Toc473809608"/>
      <w:bookmarkStart w:id="6" w:name="_Toc473809691"/>
      <w:bookmarkStart w:id="7" w:name="_Toc473809904"/>
      <w:r>
        <w:t>T</w:t>
      </w:r>
      <w:r w:rsidRPr="003B489E">
        <w:t xml:space="preserve">he procedure for transition </w:t>
      </w:r>
      <w:r>
        <w:t>from</w:t>
      </w:r>
      <w:r w:rsidRPr="003B489E">
        <w:t xml:space="preserve"> RRC_CONNECTED </w:t>
      </w:r>
      <w:r>
        <w:t>to</w:t>
      </w:r>
      <w:r w:rsidRPr="003B489E">
        <w:t xml:space="preserve"> RRC_IDLE </w:t>
      </w:r>
      <w:r>
        <w:t xml:space="preserve">in NR </w:t>
      </w:r>
      <w:r w:rsidRPr="003B489E">
        <w:t>should follow the procedures currently defined for LTE</w:t>
      </w:r>
      <w:r>
        <w:t xml:space="preserve"> release to </w:t>
      </w:r>
      <w:r w:rsidR="00973F89">
        <w:t xml:space="preserve">RRC_IDLE i.e. the </w:t>
      </w:r>
      <w:r>
        <w:t>transmission of a single message from gNB and RLC ACK transmission + Timer in the UE</w:t>
      </w:r>
      <w:r w:rsidRPr="00A04F49">
        <w:t>.</w:t>
      </w:r>
      <w:bookmarkEnd w:id="4"/>
      <w:bookmarkEnd w:id="5"/>
      <w:bookmarkEnd w:id="6"/>
      <w:bookmarkEnd w:id="7"/>
    </w:p>
    <w:p w14:paraId="17E3EA93" w14:textId="4A2AFC17" w:rsidR="003B489E" w:rsidRDefault="003B489E" w:rsidP="003B489E">
      <w:pPr>
        <w:rPr>
          <w:b/>
          <w:bCs/>
        </w:rPr>
      </w:pPr>
    </w:p>
    <w:p w14:paraId="55C1AB63" w14:textId="6A15150C" w:rsidR="000574B1" w:rsidRDefault="000574B1" w:rsidP="000574B1">
      <w:pPr>
        <w:pStyle w:val="Heading2"/>
      </w:pPr>
      <w:r>
        <w:t xml:space="preserve">Release to </w:t>
      </w:r>
      <w:r w:rsidR="00973F89">
        <w:t>RRC_</w:t>
      </w:r>
      <w:r>
        <w:t>INACTIVE</w:t>
      </w:r>
    </w:p>
    <w:p w14:paraId="6E5EC445" w14:textId="04D40B49" w:rsidR="00B720F6" w:rsidRDefault="00B720F6" w:rsidP="00820D2C">
      <w:r w:rsidRPr="00B720F6">
        <w:t xml:space="preserve">As stated above, for LTE, the same </w:t>
      </w:r>
      <w:r w:rsidR="003B489E">
        <w:t xml:space="preserve">procedure </w:t>
      </w:r>
      <w:r>
        <w:t>is used for</w:t>
      </w:r>
      <w:r w:rsidRPr="00B720F6">
        <w:t xml:space="preserve"> </w:t>
      </w:r>
      <w:r w:rsidR="00DB1A2E">
        <w:t>RRC s</w:t>
      </w:r>
      <w:r w:rsidRPr="00B720F6">
        <w:t>uspend</w:t>
      </w:r>
      <w:r>
        <w:t xml:space="preserve">. </w:t>
      </w:r>
      <w:r w:rsidR="003B489E">
        <w:t xml:space="preserve">The </w:t>
      </w:r>
      <w:r>
        <w:t xml:space="preserve">RRC </w:t>
      </w:r>
      <w:r w:rsidRPr="004D7748">
        <w:rPr>
          <w:rFonts w:eastAsia="SimSun"/>
        </w:rPr>
        <w:t>connection suspend procedure is used</w:t>
      </w:r>
      <w:r>
        <w:rPr>
          <w:rFonts w:eastAsia="SimSun"/>
        </w:rPr>
        <w:t xml:space="preserve"> a</w:t>
      </w:r>
      <w:r>
        <w:t>t RRC connection release when the eNB can request the UE to retain the UE AS context</w:t>
      </w:r>
      <w:r>
        <w:rPr>
          <w:rFonts w:eastAsia="SimSun"/>
        </w:rPr>
        <w:t xml:space="preserve"> </w:t>
      </w:r>
      <w:r w:rsidRPr="004D7748">
        <w:rPr>
          <w:rFonts w:eastAsia="SimSun"/>
        </w:rPr>
        <w:t>including UE capability</w:t>
      </w:r>
      <w:r>
        <w:t xml:space="preserve"> in RRC_IDLE. </w:t>
      </w:r>
      <w:r w:rsidR="003B489E">
        <w:t xml:space="preserve">Similarly, the new RRC_INACTIVE state in NR also relate to context storage and maintaining configurations, including DRB’s. </w:t>
      </w:r>
    </w:p>
    <w:p w14:paraId="128BC961" w14:textId="7588B10A" w:rsidR="003B489E" w:rsidRDefault="00973F89" w:rsidP="00AD2F28">
      <w:r>
        <w:t xml:space="preserve">In our view the </w:t>
      </w:r>
      <w:r w:rsidR="003B489E">
        <w:t xml:space="preserve">transition from RRC_CONNECTED to RRC_INACTIVE can be handled in a similar way as transition to </w:t>
      </w:r>
      <w:r>
        <w:t>RRC_</w:t>
      </w:r>
      <w:r w:rsidR="003B489E">
        <w:t xml:space="preserve">IDLE in LTE and we note that some aspects that may be considered for transition to RRC_INACTIVE in NR are similar to transition to </w:t>
      </w:r>
      <w:r>
        <w:t>RRC_</w:t>
      </w:r>
      <w:r w:rsidR="003B489E">
        <w:t xml:space="preserve">IDLE in LTE with RRC Suspend. This means that we propose to agree on an assumption that transition from RRC_CONNECTED to RRC_INACTIVE </w:t>
      </w:r>
      <w:r w:rsidR="00AC13F8">
        <w:t>or RRC_IDLE follow the same procedure</w:t>
      </w:r>
    </w:p>
    <w:p w14:paraId="25E7629B" w14:textId="73CA2AAA" w:rsidR="00384A08" w:rsidRPr="00A04F49" w:rsidRDefault="00384A08" w:rsidP="00384A08">
      <w:pPr>
        <w:pStyle w:val="Proposal"/>
      </w:pPr>
      <w:bookmarkStart w:id="8" w:name="_Toc473809525"/>
      <w:bookmarkStart w:id="9" w:name="_Toc473809609"/>
      <w:bookmarkStart w:id="10" w:name="_Toc473809692"/>
      <w:bookmarkStart w:id="11" w:name="_Toc473809905"/>
      <w:r>
        <w:t>T</w:t>
      </w:r>
      <w:r w:rsidRPr="003B489E">
        <w:t xml:space="preserve">he procedure for transition </w:t>
      </w:r>
      <w:r>
        <w:t>from</w:t>
      </w:r>
      <w:r w:rsidRPr="003B489E">
        <w:t xml:space="preserve"> RRC_CONNECTED </w:t>
      </w:r>
      <w:r>
        <w:t>to</w:t>
      </w:r>
      <w:r w:rsidRPr="003B489E">
        <w:t xml:space="preserve"> RRC_</w:t>
      </w:r>
      <w:r>
        <w:t>INACTIVE</w:t>
      </w:r>
      <w:r w:rsidRPr="003B489E">
        <w:t xml:space="preserve"> </w:t>
      </w:r>
      <w:r>
        <w:t xml:space="preserve">in NR </w:t>
      </w:r>
      <w:r w:rsidRPr="003B489E">
        <w:t>should follow the procedures currently defined for LTE</w:t>
      </w:r>
      <w:r>
        <w:t xml:space="preserve"> release to </w:t>
      </w:r>
      <w:r w:rsidR="00973F89">
        <w:t xml:space="preserve">RRC_IDLE i.e. </w:t>
      </w:r>
      <w:r>
        <w:t>transmission of a single message from gNB and RLC ACK transmission + Timer in the UE</w:t>
      </w:r>
      <w:r w:rsidRPr="00A04F49">
        <w:t>.</w:t>
      </w:r>
      <w:bookmarkEnd w:id="8"/>
      <w:bookmarkEnd w:id="9"/>
      <w:bookmarkEnd w:id="10"/>
      <w:bookmarkEnd w:id="11"/>
    </w:p>
    <w:p w14:paraId="22F2D40F" w14:textId="77777777" w:rsidR="003B489E" w:rsidRPr="003B489E" w:rsidRDefault="003B489E" w:rsidP="003B489E">
      <w:pPr>
        <w:pStyle w:val="TOC1"/>
      </w:pPr>
    </w:p>
    <w:p w14:paraId="13C62DDB" w14:textId="6DED7105" w:rsidR="00BD2FA7" w:rsidRPr="00BD2FA7" w:rsidRDefault="00AC13F8" w:rsidP="00AC13F8">
      <w:pPr>
        <w:pStyle w:val="Heading2"/>
      </w:pPr>
      <w:r>
        <w:t xml:space="preserve">Possible state mismatch </w:t>
      </w:r>
      <w:r w:rsidR="00BC09EB">
        <w:t xml:space="preserve">for transition to </w:t>
      </w:r>
      <w:r w:rsidR="00973F89">
        <w:t>RRC_</w:t>
      </w:r>
      <w:r w:rsidR="00BC09EB">
        <w:t>IDLE</w:t>
      </w:r>
    </w:p>
    <w:p w14:paraId="0AE55723" w14:textId="4BE2C3A1" w:rsidR="00E264BD" w:rsidRPr="00201B0D" w:rsidRDefault="00973F89" w:rsidP="007154FF">
      <w:pPr>
        <w:rPr>
          <w:lang w:val="en-US"/>
        </w:rPr>
      </w:pPr>
      <w:r>
        <w:t xml:space="preserve">Only relying on </w:t>
      </w:r>
      <w:r w:rsidR="007154FF" w:rsidRPr="00201B0D">
        <w:t xml:space="preserve">the RLC ACK as an indication for successful receipt and information that the UE State is changed to </w:t>
      </w:r>
      <w:r>
        <w:t xml:space="preserve">RRC_IDLE may lead to </w:t>
      </w:r>
      <w:r w:rsidR="007154FF" w:rsidRPr="00201B0D">
        <w:t xml:space="preserve">a </w:t>
      </w:r>
      <w:r>
        <w:t xml:space="preserve">state </w:t>
      </w:r>
      <w:r w:rsidR="007154FF" w:rsidRPr="00201B0D">
        <w:t xml:space="preserve">mismatch between the network and the UE. For example, the UE may receive the </w:t>
      </w:r>
      <w:r w:rsidR="00E264BD" w:rsidRPr="00201B0D">
        <w:rPr>
          <w:i/>
          <w:lang w:val="en-US"/>
        </w:rPr>
        <w:t>RRCConnectionRelease</w:t>
      </w:r>
      <w:r w:rsidR="00E264BD" w:rsidRPr="00201B0D">
        <w:rPr>
          <w:lang w:val="en-US"/>
        </w:rPr>
        <w:t xml:space="preserve"> message but EUTRAN does not receive the ACK</w:t>
      </w:r>
      <w:r w:rsidR="007154FF" w:rsidRPr="00201B0D">
        <w:rPr>
          <w:lang w:val="en-US"/>
        </w:rPr>
        <w:t xml:space="preserve">. In this case, the UE will </w:t>
      </w:r>
      <w:r w:rsidR="00AC13F8" w:rsidRPr="00201B0D">
        <w:rPr>
          <w:lang w:val="en-US"/>
        </w:rPr>
        <w:t xml:space="preserve">move to </w:t>
      </w:r>
      <w:r>
        <w:rPr>
          <w:lang w:val="en-US"/>
        </w:rPr>
        <w:t>RRC_</w:t>
      </w:r>
      <w:r w:rsidR="00AC13F8" w:rsidRPr="00201B0D">
        <w:rPr>
          <w:lang w:val="en-US"/>
        </w:rPr>
        <w:t>IDLE</w:t>
      </w:r>
      <w:r w:rsidR="00AC29CB" w:rsidRPr="00201B0D">
        <w:rPr>
          <w:lang w:val="en-US"/>
        </w:rPr>
        <w:t>, irrespective of success of RLC ACK message but the EUTRAN would not know if the message was received.</w:t>
      </w:r>
    </w:p>
    <w:p w14:paraId="70213CDF" w14:textId="7052C3F9" w:rsidR="00384A08" w:rsidRDefault="00AC13F8" w:rsidP="00240C90">
      <w:pPr>
        <w:rPr>
          <w:lang w:val="en-US"/>
        </w:rPr>
      </w:pPr>
      <w:r w:rsidRPr="00201B0D">
        <w:rPr>
          <w:lang w:val="en-US"/>
        </w:rPr>
        <w:t xml:space="preserve">For LTE, state mismatch was discussed in RAN2#96 and it was agreed to introduce a solution including a new inactivity </w:t>
      </w:r>
      <w:r w:rsidR="005A30D7" w:rsidRPr="00201B0D">
        <w:rPr>
          <w:lang w:val="en-US"/>
        </w:rPr>
        <w:t xml:space="preserve">timer in the UE, see </w:t>
      </w:r>
      <w:r w:rsidR="005A30D7" w:rsidRPr="00201B0D">
        <w:rPr>
          <w:lang w:val="en-US"/>
        </w:rPr>
        <w:fldChar w:fldCharType="begin"/>
      </w:r>
      <w:r w:rsidR="005A30D7" w:rsidRPr="00201B0D">
        <w:rPr>
          <w:lang w:val="en-US"/>
        </w:rPr>
        <w:instrText xml:space="preserve"> REF _Ref473727875 \r \h </w:instrText>
      </w:r>
      <w:r w:rsidR="00201B0D">
        <w:rPr>
          <w:lang w:val="en-US"/>
        </w:rPr>
        <w:instrText xml:space="preserve"> \* MERGEFORMAT </w:instrText>
      </w:r>
      <w:r w:rsidR="005A30D7" w:rsidRPr="00201B0D">
        <w:rPr>
          <w:lang w:val="en-US"/>
        </w:rPr>
      </w:r>
      <w:r w:rsidR="005A30D7" w:rsidRPr="00201B0D">
        <w:rPr>
          <w:lang w:val="en-US"/>
        </w:rPr>
        <w:fldChar w:fldCharType="separate"/>
      </w:r>
      <w:r w:rsidR="00DD6BD3">
        <w:rPr>
          <w:lang w:val="en-US"/>
        </w:rPr>
        <w:t>[1]</w:t>
      </w:r>
      <w:r w:rsidR="005A30D7" w:rsidRPr="00201B0D">
        <w:rPr>
          <w:lang w:val="en-US"/>
        </w:rPr>
        <w:fldChar w:fldCharType="end"/>
      </w:r>
      <w:r w:rsidRPr="00201B0D">
        <w:rPr>
          <w:lang w:val="en-US"/>
        </w:rPr>
        <w:t>]</w:t>
      </w:r>
      <w:r w:rsidR="005A30D7" w:rsidRPr="00201B0D">
        <w:rPr>
          <w:lang w:val="en-US"/>
        </w:rPr>
        <w:t xml:space="preserve">, </w:t>
      </w:r>
      <w:r w:rsidR="005A30D7" w:rsidRPr="00201B0D">
        <w:rPr>
          <w:lang w:val="en-US"/>
        </w:rPr>
        <w:fldChar w:fldCharType="begin"/>
      </w:r>
      <w:r w:rsidR="005A30D7" w:rsidRPr="00201B0D">
        <w:rPr>
          <w:lang w:val="en-US"/>
        </w:rPr>
        <w:instrText xml:space="preserve"> REF _Ref473727881 \r \h </w:instrText>
      </w:r>
      <w:r w:rsidR="00201B0D">
        <w:rPr>
          <w:lang w:val="en-US"/>
        </w:rPr>
        <w:instrText xml:space="preserve"> \* MERGEFORMAT </w:instrText>
      </w:r>
      <w:r w:rsidR="005A30D7" w:rsidRPr="00201B0D">
        <w:rPr>
          <w:lang w:val="en-US"/>
        </w:rPr>
      </w:r>
      <w:r w:rsidR="005A30D7" w:rsidRPr="00201B0D">
        <w:rPr>
          <w:lang w:val="en-US"/>
        </w:rPr>
        <w:fldChar w:fldCharType="separate"/>
      </w:r>
      <w:r w:rsidR="00DD6BD3">
        <w:rPr>
          <w:lang w:val="en-US"/>
        </w:rPr>
        <w:t>[2]</w:t>
      </w:r>
      <w:r w:rsidR="005A30D7" w:rsidRPr="00201B0D">
        <w:rPr>
          <w:lang w:val="en-US"/>
        </w:rPr>
        <w:fldChar w:fldCharType="end"/>
      </w:r>
      <w:r w:rsidR="005A30D7" w:rsidRPr="00201B0D">
        <w:rPr>
          <w:lang w:val="en-US"/>
        </w:rPr>
        <w:t xml:space="preserve">, </w:t>
      </w:r>
      <w:r w:rsidR="005A30D7" w:rsidRPr="00201B0D">
        <w:rPr>
          <w:lang w:val="en-US"/>
        </w:rPr>
        <w:fldChar w:fldCharType="begin"/>
      </w:r>
      <w:r w:rsidR="005A30D7" w:rsidRPr="00201B0D">
        <w:rPr>
          <w:lang w:val="en-US"/>
        </w:rPr>
        <w:instrText xml:space="preserve"> REF _Ref473727887 \r \h </w:instrText>
      </w:r>
      <w:r w:rsidR="00201B0D">
        <w:rPr>
          <w:lang w:val="en-US"/>
        </w:rPr>
        <w:instrText xml:space="preserve"> \* MERGEFORMAT </w:instrText>
      </w:r>
      <w:r w:rsidR="005A30D7" w:rsidRPr="00201B0D">
        <w:rPr>
          <w:lang w:val="en-US"/>
        </w:rPr>
      </w:r>
      <w:r w:rsidR="005A30D7" w:rsidRPr="00201B0D">
        <w:rPr>
          <w:lang w:val="en-US"/>
        </w:rPr>
        <w:fldChar w:fldCharType="separate"/>
      </w:r>
      <w:r w:rsidR="00DD6BD3">
        <w:rPr>
          <w:lang w:val="en-US"/>
        </w:rPr>
        <w:t>[3]</w:t>
      </w:r>
      <w:r w:rsidR="005A30D7" w:rsidRPr="00201B0D">
        <w:rPr>
          <w:lang w:val="en-US"/>
        </w:rPr>
        <w:fldChar w:fldCharType="end"/>
      </w:r>
      <w:r w:rsidR="005A30D7" w:rsidRPr="00201B0D">
        <w:rPr>
          <w:lang w:val="en-US"/>
        </w:rPr>
        <w:t xml:space="preserve">. To avoid state mismatch, it seems reasonable to consider a similar solution with an inactivity timer also for NR. </w:t>
      </w:r>
    </w:p>
    <w:p w14:paraId="08EC568A" w14:textId="3941AD76" w:rsidR="00384A08" w:rsidRPr="00973F89" w:rsidRDefault="00384A08" w:rsidP="00240C90">
      <w:pPr>
        <w:pStyle w:val="Proposal"/>
      </w:pPr>
      <w:bookmarkStart w:id="12" w:name="_Toc473809906"/>
      <w:r>
        <w:t>RAN2 should consider introducing an inactivity timer in NR to avoid state mismatch</w:t>
      </w:r>
      <w:r w:rsidRPr="00A04F49">
        <w:t>.</w:t>
      </w:r>
      <w:bookmarkEnd w:id="12"/>
    </w:p>
    <w:p w14:paraId="7E60A402" w14:textId="1EC19EA4" w:rsidR="005A30D7" w:rsidRDefault="005A30D7" w:rsidP="005A30D7">
      <w:pPr>
        <w:rPr>
          <w:bCs/>
        </w:rPr>
      </w:pPr>
      <w:r w:rsidRPr="005A30D7">
        <w:rPr>
          <w:bCs/>
        </w:rPr>
        <w:t>Further details on how such a ti</w:t>
      </w:r>
      <w:r w:rsidR="00973F89">
        <w:rPr>
          <w:bCs/>
        </w:rPr>
        <w:t>mer should look must be agreed (</w:t>
      </w:r>
      <w:r w:rsidRPr="005A30D7">
        <w:rPr>
          <w:bCs/>
        </w:rPr>
        <w:t>e.g., what state a UE should move to u</w:t>
      </w:r>
      <w:r w:rsidR="00973F89">
        <w:rPr>
          <w:bCs/>
        </w:rPr>
        <w:t xml:space="preserve">pon timer expiry) </w:t>
      </w:r>
      <w:r w:rsidR="00201B0D">
        <w:rPr>
          <w:bCs/>
        </w:rPr>
        <w:t>in the work item phase</w:t>
      </w:r>
      <w:r>
        <w:rPr>
          <w:bCs/>
        </w:rPr>
        <w:t>.</w:t>
      </w:r>
    </w:p>
    <w:p w14:paraId="7FD7F471" w14:textId="70E8C53F" w:rsidR="00DD6BD3" w:rsidRPr="005A30D7" w:rsidRDefault="00DD6BD3" w:rsidP="005A30D7">
      <w:pPr>
        <w:rPr>
          <w:bCs/>
        </w:rPr>
      </w:pPr>
    </w:p>
    <w:p w14:paraId="7985E4EB" w14:textId="5BCE4B62" w:rsidR="00201B0D" w:rsidRPr="00AD2F28" w:rsidRDefault="00BC09EB" w:rsidP="00201B0D">
      <w:pPr>
        <w:pStyle w:val="Heading2"/>
        <w:rPr>
          <w:lang w:val="en-US"/>
        </w:rPr>
      </w:pPr>
      <w:r w:rsidRPr="00AD2F28">
        <w:rPr>
          <w:lang w:val="en-US"/>
        </w:rPr>
        <w:t xml:space="preserve">Possible state mismatch for transition to </w:t>
      </w:r>
      <w:r w:rsidR="00973F89">
        <w:rPr>
          <w:lang w:val="en-US"/>
        </w:rPr>
        <w:t>RRC_</w:t>
      </w:r>
      <w:r w:rsidRPr="00AD2F28">
        <w:rPr>
          <w:lang w:val="en-US"/>
        </w:rPr>
        <w:t>INACTIVE</w:t>
      </w:r>
    </w:p>
    <w:p w14:paraId="7CF58651" w14:textId="193A91A9" w:rsidR="00BC09EB" w:rsidRPr="00384A08" w:rsidRDefault="00BC09EB" w:rsidP="00AD2F28">
      <w:pPr>
        <w:rPr>
          <w:lang w:val="en-US"/>
        </w:rPr>
      </w:pPr>
      <w:r w:rsidRPr="00AD2F28">
        <w:rPr>
          <w:lang w:val="en-US"/>
        </w:rPr>
        <w:t xml:space="preserve">In a similar way as release to </w:t>
      </w:r>
      <w:r w:rsidR="00973F89">
        <w:rPr>
          <w:lang w:val="en-US"/>
        </w:rPr>
        <w:t>RRC_</w:t>
      </w:r>
      <w:r w:rsidRPr="00AD2F28">
        <w:rPr>
          <w:lang w:val="en-US"/>
        </w:rPr>
        <w:t xml:space="preserve">IDLE may have a mismatch, there may be a mismatch also when moving from RRC_CONNECTED to RRC_INACTIVE. If there is an ACK failure or the UE did not receive the </w:t>
      </w:r>
      <w:r w:rsidR="00AD2F28">
        <w:rPr>
          <w:lang w:val="en-US"/>
        </w:rPr>
        <w:t>inactivation</w:t>
      </w:r>
      <w:r w:rsidRPr="00AD2F28">
        <w:rPr>
          <w:lang w:val="en-US"/>
        </w:rPr>
        <w:t xml:space="preserve"> message, EUTRAN will not know what state the UE is in. However, if it moved to </w:t>
      </w:r>
      <w:r w:rsidR="00973F89">
        <w:rPr>
          <w:lang w:val="en-US"/>
        </w:rPr>
        <w:t>RRC_</w:t>
      </w:r>
      <w:r w:rsidRPr="00AD2F28">
        <w:rPr>
          <w:lang w:val="en-US"/>
        </w:rPr>
        <w:t xml:space="preserve">INACTIVE or </w:t>
      </w:r>
      <w:r w:rsidR="00973F89">
        <w:rPr>
          <w:lang w:val="en-US"/>
        </w:rPr>
        <w:t xml:space="preserve">felt </w:t>
      </w:r>
      <w:r w:rsidRPr="00AD2F28">
        <w:rPr>
          <w:lang w:val="en-US"/>
        </w:rPr>
        <w:t xml:space="preserve">back to </w:t>
      </w:r>
      <w:r w:rsidR="00973F89">
        <w:rPr>
          <w:lang w:val="en-US"/>
        </w:rPr>
        <w:t>RRC_</w:t>
      </w:r>
      <w:r w:rsidRPr="00AD2F28">
        <w:rPr>
          <w:lang w:val="en-US"/>
        </w:rPr>
        <w:t xml:space="preserve">IDLE, e.g., due to inactivity, a CN paging could be used to reach the UE, both if it is in INACTIVE or if it is in IDLE. </w:t>
      </w:r>
    </w:p>
    <w:p w14:paraId="3A415886" w14:textId="7BD3CBC5" w:rsidR="00BC09EB" w:rsidRPr="00CE0424" w:rsidRDefault="00973F89" w:rsidP="00BC09EB">
      <w:pPr>
        <w:pStyle w:val="Observation"/>
      </w:pPr>
      <w:bookmarkStart w:id="13" w:name="_Toc473809518"/>
      <w:bookmarkStart w:id="14" w:name="_Toc473809674"/>
      <w:bookmarkStart w:id="15" w:name="_Toc473809907"/>
      <w:r>
        <w:t>At s</w:t>
      </w:r>
      <w:r w:rsidR="00384A08" w:rsidRPr="00384A08">
        <w:t xml:space="preserve">tate mismatch in connection to release to </w:t>
      </w:r>
      <w:r>
        <w:t>RRC_</w:t>
      </w:r>
      <w:r w:rsidR="00384A08" w:rsidRPr="00384A08">
        <w:t>INACTIVE, a UE can always be reached</w:t>
      </w:r>
      <w:r w:rsidR="00384A08">
        <w:t xml:space="preserve"> through CN paging</w:t>
      </w:r>
      <w:bookmarkEnd w:id="13"/>
      <w:bookmarkEnd w:id="14"/>
      <w:bookmarkEnd w:id="15"/>
      <w:r>
        <w:t>.</w:t>
      </w:r>
    </w:p>
    <w:p w14:paraId="7E82654F" w14:textId="77777777" w:rsidR="003742AC" w:rsidRPr="00CE0424" w:rsidRDefault="003742AC" w:rsidP="006E062C"/>
    <w:p w14:paraId="6B757AB6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D2DA660" w14:textId="77777777" w:rsidR="00384A08" w:rsidRDefault="008E065E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D6BD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3902713A" w14:textId="77777777" w:rsidR="00384A08" w:rsidRPr="00AD2F2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384A08">
        <w:t>Observation 1</w:t>
      </w:r>
      <w:r w:rsidR="00384A08" w:rsidRPr="00AD2F2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84A08">
        <w:t>At State mismatch in connection to release to INACTIVE, a UE can always be reached through CN paging</w:t>
      </w:r>
    </w:p>
    <w:p w14:paraId="087EFCE6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95671FB" w14:textId="77777777" w:rsidR="00384A08" w:rsidRDefault="008E065E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D6BD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21FC45D7" w14:textId="44FC8C0F" w:rsidR="00384A08" w:rsidRPr="00AD2F2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84A08">
        <w:t>Proposal 1</w:t>
      </w:r>
      <w:r w:rsidR="00384A08" w:rsidRPr="00AD2F2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84A08">
        <w:t>The procedure for transition from RRC_CONNECTED to RRC_IDLE in NR should follow the procedures currently defined for LTE</w:t>
      </w:r>
      <w:r w:rsidR="00973F89">
        <w:t xml:space="preserve"> release to IDLE i.e. </w:t>
      </w:r>
      <w:r w:rsidR="00384A08">
        <w:t>transmission of a single message from gNB and RLC ACK transmission + Timer in the UE.</w:t>
      </w:r>
    </w:p>
    <w:p w14:paraId="660FFC6E" w14:textId="1CE92B86" w:rsidR="00384A08" w:rsidRPr="00AD2F28" w:rsidRDefault="00384A0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AD2F2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procedure for transition from RRC_CONNECTED to RRC_INACTIVE in NR should follow the procedures currently</w:t>
      </w:r>
      <w:r w:rsidR="00973F89">
        <w:t xml:space="preserve"> defined for LTE release to IDLE i.e. </w:t>
      </w:r>
      <w:r>
        <w:t>transmission of a single message from gNB and RLC ACK transmission + Timer in the UE.</w:t>
      </w:r>
    </w:p>
    <w:p w14:paraId="0E53F210" w14:textId="77777777" w:rsidR="00384A08" w:rsidRPr="00AD2F28" w:rsidRDefault="00384A0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AD2F2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should consider introducing an inactivity timer in NR to avoid state mismatch.</w:t>
      </w:r>
    </w:p>
    <w:p w14:paraId="1E381F0E" w14:textId="795E02D0" w:rsidR="00C01F33" w:rsidRPr="00CE0424" w:rsidRDefault="008E065E" w:rsidP="006E062C">
      <w:r>
        <w:rPr>
          <w:b/>
          <w:bCs/>
        </w:rPr>
        <w:fldChar w:fldCharType="end"/>
      </w:r>
    </w:p>
    <w:p w14:paraId="6A0C219E" w14:textId="77777777" w:rsidR="00F507D1" w:rsidRPr="00CE0424" w:rsidRDefault="00F507D1" w:rsidP="00CE0424">
      <w:pPr>
        <w:pStyle w:val="Heading1"/>
      </w:pPr>
      <w:bookmarkStart w:id="16" w:name="_In-sequence_SDU_delivery"/>
      <w:bookmarkEnd w:id="16"/>
      <w:r w:rsidRPr="00CE0424">
        <w:t>References</w:t>
      </w:r>
    </w:p>
    <w:p w14:paraId="6DC8DF5F" w14:textId="77777777" w:rsidR="00AC13F8" w:rsidRDefault="00AC13F8" w:rsidP="00311702">
      <w:pPr>
        <w:pStyle w:val="Reference"/>
      </w:pPr>
      <w:bookmarkStart w:id="17" w:name="_Ref473727875"/>
      <w:bookmarkStart w:id="18" w:name="_Ref174151459"/>
      <w:bookmarkStart w:id="19" w:name="_Ref189809556"/>
      <w:r>
        <w:t>Draft Report of 3GPP TSG RAN WG2 #96, Reno, USA, November 14-18, 2016</w:t>
      </w:r>
      <w:bookmarkEnd w:id="17"/>
    </w:p>
    <w:p w14:paraId="6E7299D0" w14:textId="24A9C77B" w:rsidR="005F3025" w:rsidRPr="00CE0424" w:rsidRDefault="00AC13F8" w:rsidP="00311702">
      <w:pPr>
        <w:pStyle w:val="Reference"/>
      </w:pPr>
      <w:bookmarkStart w:id="20" w:name="_Ref473727881"/>
      <w:r>
        <w:t>R2-168060</w:t>
      </w:r>
      <w:r w:rsidR="005F3025" w:rsidRPr="00CE0424">
        <w:t xml:space="preserve">, </w:t>
      </w:r>
      <w:r>
        <w:t>Report of email discussion [95bis#12][LTE/TEI14] State mismatch</w:t>
      </w:r>
      <w:r w:rsidR="005F3025" w:rsidRPr="00CE0424">
        <w:t xml:space="preserve">, </w:t>
      </w:r>
      <w:r>
        <w:t>NTT DOCOMO INC</w:t>
      </w:r>
      <w:r w:rsidR="005F3025" w:rsidRPr="00CE0424">
        <w:t xml:space="preserve">, </w:t>
      </w:r>
      <w:r>
        <w:t>TSG RAN WG2 #96, Reno, USA, November 14-18, 2016</w:t>
      </w:r>
      <w:bookmarkEnd w:id="20"/>
    </w:p>
    <w:p w14:paraId="29D2E879" w14:textId="5EBB805B" w:rsidR="00AC13F8" w:rsidRDefault="00AC13F8" w:rsidP="00311702">
      <w:pPr>
        <w:pStyle w:val="Reference"/>
      </w:pPr>
      <w:bookmarkStart w:id="21" w:name="_Ref473727887"/>
      <w:r>
        <w:t xml:space="preserve">R2-168062, </w:t>
      </w:r>
      <w:r w:rsidR="005A30D7">
        <w:t>Discussion on solution for RRC state mismatch, NTT DOCOMO INC</w:t>
      </w:r>
      <w:r w:rsidR="005A30D7" w:rsidRPr="00CE0424">
        <w:t xml:space="preserve">, </w:t>
      </w:r>
      <w:r w:rsidR="005A30D7">
        <w:t>TSG RAN WG2 #96, Reno, USA, November 14-18, 2016</w:t>
      </w:r>
      <w:bookmarkEnd w:id="21"/>
    </w:p>
    <w:bookmarkEnd w:id="18"/>
    <w:bookmarkEnd w:id="19"/>
    <w:p w14:paraId="10122350" w14:textId="7FCCD638" w:rsidR="00AC13F8" w:rsidRPr="00CE0424" w:rsidRDefault="00AC13F8" w:rsidP="00CE0424">
      <w:pPr>
        <w:pStyle w:val="BodyText"/>
      </w:pPr>
    </w:p>
    <w:sectPr w:rsidR="00AC13F8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62F3A" w14:textId="77777777" w:rsidR="0005229F" w:rsidRDefault="0005229F">
      <w:r>
        <w:separator/>
      </w:r>
    </w:p>
  </w:endnote>
  <w:endnote w:type="continuationSeparator" w:id="0">
    <w:p w14:paraId="7C5D2AFD" w14:textId="77777777" w:rsidR="0005229F" w:rsidRDefault="00052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0175A" w14:textId="2E1E859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719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719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FAECF" w14:textId="77777777" w:rsidR="0005229F" w:rsidRDefault="0005229F">
      <w:r>
        <w:separator/>
      </w:r>
    </w:p>
  </w:footnote>
  <w:footnote w:type="continuationSeparator" w:id="0">
    <w:p w14:paraId="7703A17D" w14:textId="77777777" w:rsidR="0005229F" w:rsidRDefault="00052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09934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47D2114"/>
    <w:multiLevelType w:val="hybridMultilevel"/>
    <w:tmpl w:val="F5FEB9A2"/>
    <w:lvl w:ilvl="0" w:tplc="32CE98C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330992"/>
    <w:multiLevelType w:val="hybridMultilevel"/>
    <w:tmpl w:val="A1CED9E2"/>
    <w:lvl w:ilvl="0" w:tplc="CA885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287FCB"/>
    <w:multiLevelType w:val="hybridMultilevel"/>
    <w:tmpl w:val="1328499A"/>
    <w:lvl w:ilvl="0" w:tplc="B510B51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B36B9"/>
    <w:multiLevelType w:val="hybridMultilevel"/>
    <w:tmpl w:val="DAD491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52964"/>
    <w:multiLevelType w:val="hybridMultilevel"/>
    <w:tmpl w:val="D506FECA"/>
    <w:lvl w:ilvl="0" w:tplc="E99EE11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B2372"/>
    <w:multiLevelType w:val="hybridMultilevel"/>
    <w:tmpl w:val="EACC4A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6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7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19"/>
  </w:num>
  <w:num w:numId="19">
    <w:abstractNumId w:val="17"/>
  </w:num>
  <w:num w:numId="20">
    <w:abstractNumId w:val="18"/>
  </w:num>
  <w:num w:numId="2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F68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29F"/>
    <w:rsid w:val="00052A07"/>
    <w:rsid w:val="000534E3"/>
    <w:rsid w:val="000554AD"/>
    <w:rsid w:val="0005606A"/>
    <w:rsid w:val="00057117"/>
    <w:rsid w:val="000574B1"/>
    <w:rsid w:val="000616E7"/>
    <w:rsid w:val="0006487E"/>
    <w:rsid w:val="00065E1A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121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35C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B0D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0C90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4A08"/>
    <w:rsid w:val="00385BF0"/>
    <w:rsid w:val="003939FF"/>
    <w:rsid w:val="00395B8A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89E"/>
    <w:rsid w:val="003B749F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010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B16"/>
    <w:rsid w:val="00441A92"/>
    <w:rsid w:val="00444F56"/>
    <w:rsid w:val="00446488"/>
    <w:rsid w:val="004517AA"/>
    <w:rsid w:val="00451811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87193"/>
    <w:rsid w:val="00492BC5"/>
    <w:rsid w:val="004964F1"/>
    <w:rsid w:val="004A16BC"/>
    <w:rsid w:val="004A2B94"/>
    <w:rsid w:val="004B7C0C"/>
    <w:rsid w:val="004C3898"/>
    <w:rsid w:val="004D36B1"/>
    <w:rsid w:val="004D7EBD"/>
    <w:rsid w:val="004E1417"/>
    <w:rsid w:val="004E2680"/>
    <w:rsid w:val="004E28F9"/>
    <w:rsid w:val="004E3647"/>
    <w:rsid w:val="004E462E"/>
    <w:rsid w:val="004E56DC"/>
    <w:rsid w:val="004E76F4"/>
    <w:rsid w:val="004F0B4E"/>
    <w:rsid w:val="004F0B6C"/>
    <w:rsid w:val="004F2078"/>
    <w:rsid w:val="004F4DA3"/>
    <w:rsid w:val="0050277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54E19"/>
    <w:rsid w:val="0056121F"/>
    <w:rsid w:val="00565E6E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30D7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6AF"/>
    <w:rsid w:val="007148D3"/>
    <w:rsid w:val="00714B25"/>
    <w:rsid w:val="007154FF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01C3"/>
    <w:rsid w:val="00820D2C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F89"/>
    <w:rsid w:val="0097603D"/>
    <w:rsid w:val="00976949"/>
    <w:rsid w:val="0097739F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07855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3F8"/>
    <w:rsid w:val="00AC29CB"/>
    <w:rsid w:val="00AC2ECD"/>
    <w:rsid w:val="00AC3119"/>
    <w:rsid w:val="00AC49FB"/>
    <w:rsid w:val="00AC5A10"/>
    <w:rsid w:val="00AD0AA3"/>
    <w:rsid w:val="00AD2F28"/>
    <w:rsid w:val="00AD3F94"/>
    <w:rsid w:val="00AD4A5A"/>
    <w:rsid w:val="00AE27AC"/>
    <w:rsid w:val="00AE40E0"/>
    <w:rsid w:val="00AE4D07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1D90"/>
    <w:rsid w:val="00B372AA"/>
    <w:rsid w:val="00B40445"/>
    <w:rsid w:val="00B41888"/>
    <w:rsid w:val="00B42BDB"/>
    <w:rsid w:val="00B45A52"/>
    <w:rsid w:val="00B46175"/>
    <w:rsid w:val="00B62AAA"/>
    <w:rsid w:val="00B664C7"/>
    <w:rsid w:val="00B720F6"/>
    <w:rsid w:val="00B739F6"/>
    <w:rsid w:val="00B74F68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9EB"/>
    <w:rsid w:val="00BC0FDC"/>
    <w:rsid w:val="00BC3053"/>
    <w:rsid w:val="00BC4D2E"/>
    <w:rsid w:val="00BD2FA7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6259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1A2E"/>
    <w:rsid w:val="00DB377D"/>
    <w:rsid w:val="00DC2D36"/>
    <w:rsid w:val="00DC53EF"/>
    <w:rsid w:val="00DD6BD3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2330"/>
    <w:rsid w:val="00E264BD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215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771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51F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B90F4F8"/>
  <w15:docId w15:val="{96ACD451-12BD-49DD-A8D4-69502747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C09E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BC09E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BC09E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C09E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C09E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C09E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C09E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C09E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C09E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C09E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C09E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C09E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BC09E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C09E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C09E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C09EB"/>
    <w:pPr>
      <w:ind w:left="1418" w:hanging="1418"/>
    </w:pPr>
  </w:style>
  <w:style w:type="paragraph" w:styleId="TOC3">
    <w:name w:val="toc 3"/>
    <w:basedOn w:val="TOC2"/>
    <w:semiHidden/>
    <w:rsid w:val="00BC09EB"/>
    <w:pPr>
      <w:ind w:left="1134" w:hanging="1134"/>
    </w:pPr>
  </w:style>
  <w:style w:type="paragraph" w:styleId="TOC2">
    <w:name w:val="toc 2"/>
    <w:basedOn w:val="TOC1"/>
    <w:semiHidden/>
    <w:rsid w:val="00BC09E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C09EB"/>
    <w:pPr>
      <w:ind w:left="284"/>
    </w:pPr>
  </w:style>
  <w:style w:type="paragraph" w:styleId="Index1">
    <w:name w:val="index 1"/>
    <w:basedOn w:val="Normal"/>
    <w:semiHidden/>
    <w:rsid w:val="00BC09EB"/>
    <w:pPr>
      <w:keepLines/>
      <w:spacing w:after="0"/>
    </w:pPr>
  </w:style>
  <w:style w:type="paragraph" w:styleId="DocumentMap">
    <w:name w:val="Document Map"/>
    <w:basedOn w:val="Normal"/>
    <w:semiHidden/>
    <w:rsid w:val="00BC09E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C09EB"/>
    <w:pPr>
      <w:ind w:left="851"/>
    </w:pPr>
  </w:style>
  <w:style w:type="paragraph" w:styleId="ListNumber">
    <w:name w:val="List Number"/>
    <w:basedOn w:val="List"/>
    <w:rsid w:val="00BC09EB"/>
  </w:style>
  <w:style w:type="paragraph" w:styleId="List">
    <w:name w:val="List"/>
    <w:basedOn w:val="Normal"/>
    <w:rsid w:val="00BC09E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9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BC09E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C09E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C09E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C09EB"/>
    <w:pPr>
      <w:ind w:left="1418" w:hanging="1418"/>
    </w:pPr>
  </w:style>
  <w:style w:type="paragraph" w:styleId="TOC6">
    <w:name w:val="toc 6"/>
    <w:basedOn w:val="TOC5"/>
    <w:next w:val="Normal"/>
    <w:semiHidden/>
    <w:rsid w:val="00BC09EB"/>
    <w:pPr>
      <w:ind w:left="1985" w:hanging="1985"/>
    </w:pPr>
  </w:style>
  <w:style w:type="paragraph" w:styleId="TOC7">
    <w:name w:val="toc 7"/>
    <w:basedOn w:val="TOC6"/>
    <w:next w:val="Normal"/>
    <w:semiHidden/>
    <w:rsid w:val="00BC09EB"/>
    <w:pPr>
      <w:ind w:left="2268" w:hanging="2268"/>
    </w:pPr>
  </w:style>
  <w:style w:type="paragraph" w:styleId="ListBullet2">
    <w:name w:val="List Bullet 2"/>
    <w:basedOn w:val="ListBullet"/>
    <w:rsid w:val="00BC09EB"/>
    <w:pPr>
      <w:numPr>
        <w:numId w:val="6"/>
      </w:numPr>
    </w:pPr>
  </w:style>
  <w:style w:type="paragraph" w:styleId="ListBullet">
    <w:name w:val="List Bullet"/>
    <w:basedOn w:val="BodyText"/>
    <w:rsid w:val="00BC09EB"/>
    <w:pPr>
      <w:numPr>
        <w:numId w:val="5"/>
      </w:numPr>
    </w:pPr>
  </w:style>
  <w:style w:type="paragraph" w:styleId="ListBullet3">
    <w:name w:val="List Bullet 3"/>
    <w:basedOn w:val="ListBullet2"/>
    <w:rsid w:val="00BC09EB"/>
    <w:pPr>
      <w:numPr>
        <w:numId w:val="7"/>
      </w:numPr>
    </w:pPr>
  </w:style>
  <w:style w:type="paragraph" w:customStyle="1" w:styleId="EQ">
    <w:name w:val="EQ"/>
    <w:basedOn w:val="Normal"/>
    <w:next w:val="Normal"/>
    <w:rsid w:val="00BC09E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C09EB"/>
    <w:pPr>
      <w:ind w:left="851"/>
    </w:pPr>
  </w:style>
  <w:style w:type="paragraph" w:styleId="List3">
    <w:name w:val="List 3"/>
    <w:basedOn w:val="List2"/>
    <w:rsid w:val="00BC09EB"/>
    <w:pPr>
      <w:ind w:left="1135"/>
    </w:pPr>
  </w:style>
  <w:style w:type="paragraph" w:styleId="List4">
    <w:name w:val="List 4"/>
    <w:basedOn w:val="List3"/>
    <w:rsid w:val="00BC09EB"/>
    <w:pPr>
      <w:ind w:left="1418"/>
    </w:pPr>
  </w:style>
  <w:style w:type="paragraph" w:styleId="List5">
    <w:name w:val="List 5"/>
    <w:basedOn w:val="List4"/>
    <w:rsid w:val="00BC09EB"/>
    <w:pPr>
      <w:ind w:left="1702"/>
    </w:pPr>
  </w:style>
  <w:style w:type="paragraph" w:customStyle="1" w:styleId="EditorsNote">
    <w:name w:val="Editor's Note"/>
    <w:basedOn w:val="Normal"/>
    <w:rsid w:val="00BC09E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C09EB"/>
    <w:pPr>
      <w:numPr>
        <w:numId w:val="8"/>
      </w:numPr>
    </w:pPr>
  </w:style>
  <w:style w:type="paragraph" w:styleId="ListBullet5">
    <w:name w:val="List Bullet 5"/>
    <w:basedOn w:val="ListBullet4"/>
    <w:rsid w:val="00BC09EB"/>
    <w:pPr>
      <w:numPr>
        <w:numId w:val="4"/>
      </w:numPr>
    </w:pPr>
  </w:style>
  <w:style w:type="paragraph" w:styleId="Footer">
    <w:name w:val="footer"/>
    <w:basedOn w:val="Header"/>
    <w:semiHidden/>
    <w:rsid w:val="00BC09E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C09EB"/>
    <w:pPr>
      <w:numPr>
        <w:numId w:val="2"/>
      </w:numPr>
    </w:pPr>
  </w:style>
  <w:style w:type="paragraph" w:styleId="BalloonText">
    <w:name w:val="Balloon Text"/>
    <w:basedOn w:val="Normal"/>
    <w:semiHidden/>
    <w:rsid w:val="00BC09E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C09EB"/>
  </w:style>
  <w:style w:type="paragraph" w:styleId="BodyText">
    <w:name w:val="Body Text"/>
    <w:basedOn w:val="Normal"/>
    <w:link w:val="BodyTextChar"/>
    <w:rsid w:val="00BC09EB"/>
  </w:style>
  <w:style w:type="character" w:styleId="Hyperlink">
    <w:name w:val="Hyperlink"/>
    <w:uiPriority w:val="99"/>
    <w:rsid w:val="00BC09EB"/>
    <w:rPr>
      <w:color w:val="0000FF"/>
      <w:u w:val="single"/>
      <w:lang w:val="en-GB"/>
    </w:rPr>
  </w:style>
  <w:style w:type="character" w:styleId="FollowedHyperlink">
    <w:name w:val="FollowedHyperlink"/>
    <w:semiHidden/>
    <w:rsid w:val="00BC09EB"/>
    <w:rPr>
      <w:color w:val="FF0000"/>
      <w:u w:val="single"/>
    </w:rPr>
  </w:style>
  <w:style w:type="character" w:styleId="CommentReference">
    <w:name w:val="annotation reference"/>
    <w:semiHidden/>
    <w:rsid w:val="00BC09EB"/>
    <w:rPr>
      <w:sz w:val="16"/>
      <w:szCs w:val="16"/>
    </w:rPr>
  </w:style>
  <w:style w:type="paragraph" w:styleId="CommentText">
    <w:name w:val="annotation text"/>
    <w:basedOn w:val="Normal"/>
    <w:semiHidden/>
    <w:rsid w:val="00BC09EB"/>
  </w:style>
  <w:style w:type="paragraph" w:styleId="CommentSubject">
    <w:name w:val="annotation subject"/>
    <w:basedOn w:val="CommentText"/>
    <w:next w:val="CommentText"/>
    <w:semiHidden/>
    <w:rsid w:val="00BC09EB"/>
    <w:rPr>
      <w:b/>
      <w:bCs/>
    </w:rPr>
  </w:style>
  <w:style w:type="character" w:customStyle="1" w:styleId="Heading1Char">
    <w:name w:val="Heading 1 Char"/>
    <w:link w:val="Heading1"/>
    <w:rsid w:val="00BC09EB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BC09E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C09E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BC09E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C09E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C09E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C09EB"/>
    <w:rPr>
      <w:rFonts w:ascii="Arial" w:hAnsi="Arial"/>
      <w:lang w:val="en-GB"/>
    </w:rPr>
  </w:style>
  <w:style w:type="paragraph" w:customStyle="1" w:styleId="B5">
    <w:name w:val="B5"/>
    <w:basedOn w:val="List5"/>
    <w:rsid w:val="00BC09E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C09E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C09EB"/>
    <w:pPr>
      <w:spacing w:after="0"/>
    </w:pPr>
  </w:style>
  <w:style w:type="paragraph" w:customStyle="1" w:styleId="TAL">
    <w:name w:val="TAL"/>
    <w:basedOn w:val="Normal"/>
    <w:rsid w:val="00BC09E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C09EB"/>
    <w:pPr>
      <w:jc w:val="center"/>
    </w:pPr>
  </w:style>
  <w:style w:type="paragraph" w:customStyle="1" w:styleId="TAH">
    <w:name w:val="TAH"/>
    <w:basedOn w:val="TAC"/>
    <w:rsid w:val="00BC09EB"/>
    <w:rPr>
      <w:b/>
    </w:rPr>
  </w:style>
  <w:style w:type="paragraph" w:customStyle="1" w:styleId="TAN">
    <w:name w:val="TAN"/>
    <w:basedOn w:val="TAL"/>
    <w:rsid w:val="00BC09EB"/>
    <w:pPr>
      <w:ind w:left="851" w:hanging="851"/>
    </w:pPr>
  </w:style>
  <w:style w:type="paragraph" w:customStyle="1" w:styleId="TAR">
    <w:name w:val="TAR"/>
    <w:basedOn w:val="TAL"/>
    <w:rsid w:val="00BC09EB"/>
    <w:pPr>
      <w:jc w:val="right"/>
    </w:pPr>
  </w:style>
  <w:style w:type="paragraph" w:customStyle="1" w:styleId="TH">
    <w:name w:val="TH"/>
    <w:basedOn w:val="Normal"/>
    <w:rsid w:val="00BC09E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C09E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C09E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C09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C09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C09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C09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C09EB"/>
  </w:style>
  <w:style w:type="paragraph" w:customStyle="1" w:styleId="ZH">
    <w:name w:val="ZH"/>
    <w:rsid w:val="00BC09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C09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C09E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C09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C09EB"/>
    <w:pPr>
      <w:framePr w:wrap="notBeside" w:y="16161"/>
    </w:pPr>
  </w:style>
  <w:style w:type="paragraph" w:customStyle="1" w:styleId="FP">
    <w:name w:val="FP"/>
    <w:basedOn w:val="Normal"/>
    <w:rsid w:val="00BC09E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C09E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C09EB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BC09E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C09E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BC09E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C09EB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BC09E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x-none"/>
    </w:rPr>
  </w:style>
  <w:style w:type="character" w:customStyle="1" w:styleId="NOChar">
    <w:name w:val="NO Char"/>
    <w:link w:val="NO"/>
    <w:rsid w:val="00BC09EB"/>
    <w:rPr>
      <w:rFonts w:ascii="Times New Roman" w:hAnsi="Times New Roman"/>
      <w:lang w:val="en-GB" w:eastAsia="x-none"/>
    </w:rPr>
  </w:style>
  <w:style w:type="character" w:customStyle="1" w:styleId="B1Char1">
    <w:name w:val="B1 Char1"/>
    <w:link w:val="B1"/>
    <w:rsid w:val="00BC09E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C09EB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BC09EB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C13F8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esktop\RAN2-97-Contributions\R2-17xxxx%20-%20State%20transitions%20with%20acknowledg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SAQRZK7RPU5V-1-16560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https://ericoll.internal.ericsson.com/sites/NSA/_layouts/DocIdRedir.aspx?ID=SAQRZK7RPU5V-1-16560</Url>
      <Description>SAQRZK7RPU5V-1-16560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www.w3.org/XML/1998/namespace"/>
    <ds:schemaRef ds:uri="http://purl.org/dc/terms/"/>
    <ds:schemaRef ds:uri="http://purl.org/dc/dcmitype/"/>
    <ds:schemaRef ds:uri="d46971d8-f4ed-4cac-a977-cede52d8d47b"/>
    <ds:schemaRef ds:uri="http://schemas.microsoft.com/office/2006/documentManagement/types"/>
    <ds:schemaRef ds:uri="http://purl.org/dc/elements/1.1/"/>
    <ds:schemaRef ds:uri="08b2df90-05d3-4030-90d4-c9feeb4a1cd9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A47281-8703-40D2-9A40-5158A79FD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43C8F5B-315B-4004-9D2C-BF69EB3CA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 - State transitions with acknowledgement</Template>
  <TotalTime>0</TotalTime>
  <Pages>3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Christofer Lindheimer</dc:creator>
  <cp:keywords>3GPP; Ericsson; TDoc</cp:keywords>
  <cp:lastModifiedBy>ERICSSON</cp:lastModifiedBy>
  <cp:revision>2</cp:revision>
  <cp:lastPrinted>2008-01-31T06:09:00Z</cp:lastPrinted>
  <dcterms:created xsi:type="dcterms:W3CDTF">2017-02-04T01:26:00Z</dcterms:created>
  <dcterms:modified xsi:type="dcterms:W3CDTF">2017-02-04T01:26:00Z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71a466e0-05ea-4604-aba5-eada99ff982b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